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01C" w:rsidRDefault="00D2201C" w:rsidP="00D220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PYGOT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:rsidR="00D2201C" w:rsidRDefault="00D2201C" w:rsidP="00D220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01C" w:rsidRDefault="00D2201C" w:rsidP="00D220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01C" w:rsidRDefault="00D2201C" w:rsidP="00D220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Dec.1484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of array for Cambridgeshire.  </w:t>
      </w:r>
    </w:p>
    <w:p w:rsidR="00D2201C" w:rsidRDefault="00D2201C" w:rsidP="00D2201C">
      <w:pPr>
        <w:spacing w:after="0" w:line="240" w:lineRule="auto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(C.P.R. 1476-85 p.488)</w:t>
      </w:r>
    </w:p>
    <w:p w:rsidR="00D2201C" w:rsidRDefault="00D2201C" w:rsidP="00D220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01C" w:rsidRDefault="00D2201C" w:rsidP="00D220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201C" w:rsidRDefault="00D2201C" w:rsidP="00D2201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2018</w:t>
      </w:r>
    </w:p>
    <w:p w:rsidR="006B2F86" w:rsidRPr="00E71FC3" w:rsidRDefault="00D2201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201C" w:rsidRDefault="00D2201C" w:rsidP="00E71FC3">
      <w:pPr>
        <w:spacing w:after="0" w:line="240" w:lineRule="auto"/>
      </w:pPr>
      <w:r>
        <w:separator/>
      </w:r>
    </w:p>
  </w:endnote>
  <w:endnote w:type="continuationSeparator" w:id="0">
    <w:p w:rsidR="00D2201C" w:rsidRDefault="00D2201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201C" w:rsidRDefault="00D2201C" w:rsidP="00E71FC3">
      <w:pPr>
        <w:spacing w:after="0" w:line="240" w:lineRule="auto"/>
      </w:pPr>
      <w:r>
        <w:separator/>
      </w:r>
    </w:p>
  </w:footnote>
  <w:footnote w:type="continuationSeparator" w:id="0">
    <w:p w:rsidR="00D2201C" w:rsidRDefault="00D2201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01C"/>
    <w:rsid w:val="001A7C09"/>
    <w:rsid w:val="00577BD5"/>
    <w:rsid w:val="00656CBA"/>
    <w:rsid w:val="006A1F77"/>
    <w:rsid w:val="00733BE7"/>
    <w:rsid w:val="00AB52E8"/>
    <w:rsid w:val="00B16D3F"/>
    <w:rsid w:val="00BB41AC"/>
    <w:rsid w:val="00D2201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09917C-39B1-4859-A16D-F11D9FB07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01C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11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2018-04-12T21:49:00Z</dcterms:created>
  <dcterms:modified xsi:type="dcterms:W3CDTF">2018-04-12T22:00:00Z</dcterms:modified>
</cp:coreProperties>
</file>